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545E" w14:textId="77777777" w:rsidR="00C47781" w:rsidRDefault="00C47781" w:rsidP="00C47781">
      <w:pPr>
        <w:tabs>
          <w:tab w:val="center" w:pos="4843"/>
        </w:tabs>
        <w:spacing w:line="276" w:lineRule="auto"/>
        <w:jc w:val="right"/>
      </w:pPr>
      <w:r>
        <w:t>Приложение №1 к</w:t>
      </w:r>
    </w:p>
    <w:p w14:paraId="50F169A6" w14:textId="77777777" w:rsidR="00C47781" w:rsidRDefault="00C47781" w:rsidP="00C47781">
      <w:pPr>
        <w:tabs>
          <w:tab w:val="center" w:pos="4843"/>
        </w:tabs>
        <w:spacing w:line="276" w:lineRule="auto"/>
        <w:jc w:val="right"/>
      </w:pPr>
      <w:r>
        <w:t>постановлению администрации</w:t>
      </w:r>
    </w:p>
    <w:p w14:paraId="586ED46E" w14:textId="77777777" w:rsidR="00C47781" w:rsidRDefault="00C47781" w:rsidP="00C47781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2ED8529C" w14:textId="17377883" w:rsidR="00C47781" w:rsidRDefault="00C47781" w:rsidP="00C47781">
      <w:pPr>
        <w:tabs>
          <w:tab w:val="center" w:pos="4843"/>
        </w:tabs>
        <w:jc w:val="right"/>
      </w:pPr>
      <w:r>
        <w:rPr>
          <w:sz w:val="20"/>
        </w:rPr>
        <w:t xml:space="preserve">                      </w:t>
      </w:r>
      <w:r>
        <w:t xml:space="preserve">от </w:t>
      </w:r>
      <w:r w:rsidR="00115875">
        <w:t xml:space="preserve">08.07.2026 </w:t>
      </w:r>
      <w:r>
        <w:t xml:space="preserve">№ </w:t>
      </w:r>
      <w:r w:rsidR="00115875">
        <w:t>3572</w:t>
      </w:r>
    </w:p>
    <w:p w14:paraId="3BE5EB8F" w14:textId="77777777" w:rsidR="00C47781" w:rsidRDefault="00C47781" w:rsidP="00C47781">
      <w:pPr>
        <w:tabs>
          <w:tab w:val="center" w:pos="4843"/>
        </w:tabs>
        <w:jc w:val="right"/>
      </w:pPr>
    </w:p>
    <w:p w14:paraId="7E8AB253" w14:textId="77777777" w:rsidR="00C47781" w:rsidRDefault="00C47781" w:rsidP="00C47781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29E81124" w14:textId="77777777" w:rsidR="00C47781" w:rsidRDefault="00C47781" w:rsidP="00C47781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46E656A3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88"/>
        <w:gridCol w:w="2293"/>
        <w:gridCol w:w="2092"/>
      </w:tblGrid>
      <w:tr w:rsidR="00AC6226" w:rsidRPr="009F101B" w14:paraId="6B363822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8CC6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4E6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F59C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09C2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712C44" w14:paraId="01AF8FDF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4565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0B69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62A9DC81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297D214C" w14:textId="77777777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>Для размещения сет</w:t>
            </w:r>
            <w:r w:rsidR="00FD65DB">
              <w:rPr>
                <w:szCs w:val="22"/>
              </w:rPr>
              <w:t>и</w:t>
            </w:r>
            <w:r w:rsidR="00AE7481" w:rsidRPr="009F101B">
              <w:rPr>
                <w:szCs w:val="22"/>
              </w:rPr>
              <w:t xml:space="preserve"> </w:t>
            </w:r>
            <w:r w:rsidR="00C51AD5">
              <w:rPr>
                <w:szCs w:val="22"/>
              </w:rPr>
              <w:t>водоотведения</w:t>
            </w:r>
          </w:p>
          <w:p w14:paraId="407331A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1E45CE95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2F2F5" w14:textId="77777777" w:rsidR="00CB55B6" w:rsidRPr="00712C44" w:rsidRDefault="00FD1BE7" w:rsidP="00FD1BE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712C44">
              <w:rPr>
                <w:szCs w:val="22"/>
              </w:rPr>
              <w:t>28:01:000000:10458</w:t>
            </w:r>
          </w:p>
          <w:p w14:paraId="2CFF9020" w14:textId="77777777" w:rsidR="00FD1BE7" w:rsidRPr="00712C44" w:rsidRDefault="00FD1BE7" w:rsidP="00FD1BE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712C44">
              <w:rPr>
                <w:szCs w:val="22"/>
              </w:rPr>
              <w:t>28:01:010277</w:t>
            </w:r>
          </w:p>
          <w:p w14:paraId="6348DD7C" w14:textId="77777777" w:rsidR="00FD1BE7" w:rsidRPr="00712C44" w:rsidRDefault="00FD1BE7" w:rsidP="00FD1BE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712C44">
              <w:rPr>
                <w:szCs w:val="22"/>
              </w:rPr>
              <w:t>28:01:010278</w:t>
            </w:r>
          </w:p>
          <w:p w14:paraId="7D65D148" w14:textId="77777777" w:rsidR="00E36816" w:rsidRPr="00712C44" w:rsidRDefault="00712C44" w:rsidP="00E36816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bidi="ru-RU"/>
              </w:rPr>
            </w:pPr>
            <w:r w:rsidRPr="00712C44">
              <w:rPr>
                <w:szCs w:val="22"/>
                <w:lang w:bidi="ru-RU"/>
              </w:rPr>
              <w:t>28:01:120001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AC54C" w14:textId="77777777" w:rsidR="00FD1BE7" w:rsidRPr="00712C44" w:rsidRDefault="00FD1BE7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</w:p>
          <w:p w14:paraId="0C0FBE1E" w14:textId="77777777" w:rsidR="00CB55B6" w:rsidRPr="00712C44" w:rsidRDefault="00712C44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 w:rsidRPr="00712C44">
              <w:rPr>
                <w:szCs w:val="22"/>
                <w:lang w:val="en-US"/>
              </w:rPr>
              <w:t>37</w:t>
            </w:r>
          </w:p>
          <w:p w14:paraId="52FD3FA4" w14:textId="77777777" w:rsidR="00CB55B6" w:rsidRPr="00712C44" w:rsidRDefault="00FD1BE7" w:rsidP="00FD1BE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 w:rsidRPr="00712C44">
              <w:rPr>
                <w:szCs w:val="22"/>
                <w:lang w:val="en-US"/>
              </w:rPr>
              <w:t>112</w:t>
            </w:r>
          </w:p>
          <w:p w14:paraId="587F6000" w14:textId="77777777" w:rsidR="00FD1BE7" w:rsidRPr="00712C44" w:rsidRDefault="00EB08EC" w:rsidP="00FD1BE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 w:rsidRPr="00712C44">
              <w:rPr>
                <w:szCs w:val="22"/>
                <w:lang w:val="en-US"/>
              </w:rPr>
              <w:t>40</w:t>
            </w:r>
          </w:p>
          <w:p w14:paraId="2992CFA5" w14:textId="77777777" w:rsidR="00712C44" w:rsidRPr="00E36816" w:rsidRDefault="00712C44" w:rsidP="00FD1BE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712C44">
              <w:rPr>
                <w:szCs w:val="22"/>
                <w:lang w:val="en-US"/>
              </w:rPr>
              <w:t>0</w:t>
            </w:r>
            <w:r w:rsidR="00E36816">
              <w:rPr>
                <w:szCs w:val="22"/>
              </w:rPr>
              <w:t>,13</w:t>
            </w:r>
          </w:p>
          <w:p w14:paraId="0034B926" w14:textId="77777777" w:rsidR="00FD1BE7" w:rsidRPr="00712C44" w:rsidRDefault="00FD1BE7" w:rsidP="00FD1BE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</w:p>
        </w:tc>
      </w:tr>
      <w:tr w:rsidR="00AC6226" w:rsidRPr="009F101B" w14:paraId="78B14E2B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EFFCE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866FA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366FA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25CDC" w14:textId="77777777" w:rsidR="00AC6226" w:rsidRPr="009F101B" w:rsidRDefault="00FD1BE7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189</w:t>
            </w:r>
            <w:r w:rsidR="00611975">
              <w:rPr>
                <w:szCs w:val="22"/>
              </w:rPr>
              <w:t>,13</w:t>
            </w:r>
          </w:p>
        </w:tc>
      </w:tr>
    </w:tbl>
    <w:p w14:paraId="4510B730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4300B9A2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2D50981C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07E844B0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749FD798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331EE33F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5A4971B2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0DDE5C36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26844DB9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3CA67E56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4D72983C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4E9BAC4E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452E02BA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112B83F9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FD1BE7" w:rsidRPr="00602D9A" w14:paraId="45FCAB8A" w14:textId="77777777" w:rsidTr="00941293">
        <w:trPr>
          <w:trHeight w:val="279"/>
          <w:jc w:val="center"/>
        </w:trPr>
        <w:tc>
          <w:tcPr>
            <w:tcW w:w="3246" w:type="dxa"/>
          </w:tcPr>
          <w:p w14:paraId="40471927" w14:textId="77777777" w:rsidR="00FD1BE7" w:rsidRPr="00D54E1D" w:rsidRDefault="00FD1BE7" w:rsidP="00FD1BE7">
            <w:pPr>
              <w:jc w:val="center"/>
            </w:pPr>
            <w:r w:rsidRPr="00D54E1D">
              <w:t>1</w:t>
            </w:r>
          </w:p>
        </w:tc>
        <w:tc>
          <w:tcPr>
            <w:tcW w:w="2299" w:type="dxa"/>
          </w:tcPr>
          <w:p w14:paraId="029CC177" w14:textId="77777777" w:rsidR="00FD1BE7" w:rsidRPr="00D54E1D" w:rsidRDefault="00FD1BE7" w:rsidP="00FD1BE7">
            <w:pPr>
              <w:jc w:val="center"/>
            </w:pPr>
            <w:r w:rsidRPr="00D54E1D">
              <w:t>456278.11</w:t>
            </w:r>
          </w:p>
        </w:tc>
        <w:tc>
          <w:tcPr>
            <w:tcW w:w="2521" w:type="dxa"/>
          </w:tcPr>
          <w:p w14:paraId="52B6B2F8" w14:textId="77777777" w:rsidR="00FD1BE7" w:rsidRPr="00D54E1D" w:rsidRDefault="00FD1BE7" w:rsidP="00FD1BE7">
            <w:pPr>
              <w:jc w:val="center"/>
            </w:pPr>
            <w:r w:rsidRPr="00D54E1D">
              <w:t>3286543.50</w:t>
            </w:r>
          </w:p>
        </w:tc>
      </w:tr>
      <w:tr w:rsidR="00FD1BE7" w:rsidRPr="00602D9A" w14:paraId="2B62BA43" w14:textId="77777777" w:rsidTr="00602D9A">
        <w:trPr>
          <w:trHeight w:val="54"/>
          <w:jc w:val="center"/>
        </w:trPr>
        <w:tc>
          <w:tcPr>
            <w:tcW w:w="3246" w:type="dxa"/>
          </w:tcPr>
          <w:p w14:paraId="094D96A4" w14:textId="77777777" w:rsidR="00FD1BE7" w:rsidRPr="00D54E1D" w:rsidRDefault="00FD1BE7" w:rsidP="00FD1BE7">
            <w:pPr>
              <w:jc w:val="center"/>
            </w:pPr>
            <w:r w:rsidRPr="00D54E1D">
              <w:t>2</w:t>
            </w:r>
          </w:p>
        </w:tc>
        <w:tc>
          <w:tcPr>
            <w:tcW w:w="2299" w:type="dxa"/>
          </w:tcPr>
          <w:p w14:paraId="0098CC53" w14:textId="77777777" w:rsidR="00FD1BE7" w:rsidRPr="00D54E1D" w:rsidRDefault="00FD1BE7" w:rsidP="00FD1BE7">
            <w:pPr>
              <w:jc w:val="center"/>
            </w:pPr>
            <w:r w:rsidRPr="00D54E1D">
              <w:t>456278.22</w:t>
            </w:r>
          </w:p>
        </w:tc>
        <w:tc>
          <w:tcPr>
            <w:tcW w:w="2521" w:type="dxa"/>
          </w:tcPr>
          <w:p w14:paraId="00E34F38" w14:textId="77777777" w:rsidR="00FD1BE7" w:rsidRPr="00D54E1D" w:rsidRDefault="00FD1BE7" w:rsidP="00FD1BE7">
            <w:pPr>
              <w:jc w:val="center"/>
            </w:pPr>
            <w:r w:rsidRPr="00D54E1D">
              <w:t>3286544.50</w:t>
            </w:r>
          </w:p>
        </w:tc>
      </w:tr>
      <w:tr w:rsidR="00FD1BE7" w:rsidRPr="00602D9A" w14:paraId="01CD904A" w14:textId="77777777" w:rsidTr="00602D9A">
        <w:trPr>
          <w:trHeight w:val="54"/>
          <w:jc w:val="center"/>
        </w:trPr>
        <w:tc>
          <w:tcPr>
            <w:tcW w:w="3246" w:type="dxa"/>
          </w:tcPr>
          <w:p w14:paraId="0590740C" w14:textId="77777777" w:rsidR="00FD1BE7" w:rsidRPr="00D54E1D" w:rsidRDefault="00FD1BE7" w:rsidP="00FD1BE7">
            <w:pPr>
              <w:jc w:val="center"/>
            </w:pPr>
            <w:r w:rsidRPr="00D54E1D">
              <w:t>3</w:t>
            </w:r>
          </w:p>
        </w:tc>
        <w:tc>
          <w:tcPr>
            <w:tcW w:w="2299" w:type="dxa"/>
          </w:tcPr>
          <w:p w14:paraId="11C09112" w14:textId="77777777" w:rsidR="00FD1BE7" w:rsidRPr="00D54E1D" w:rsidRDefault="00FD1BE7" w:rsidP="00FD1BE7">
            <w:pPr>
              <w:jc w:val="center"/>
            </w:pPr>
            <w:r w:rsidRPr="00D54E1D">
              <w:t>456274.56</w:t>
            </w:r>
          </w:p>
        </w:tc>
        <w:tc>
          <w:tcPr>
            <w:tcW w:w="2521" w:type="dxa"/>
          </w:tcPr>
          <w:p w14:paraId="238A0AD0" w14:textId="77777777" w:rsidR="00FD1BE7" w:rsidRPr="00D54E1D" w:rsidRDefault="00FD1BE7" w:rsidP="00FD1BE7">
            <w:pPr>
              <w:jc w:val="center"/>
            </w:pPr>
            <w:r w:rsidRPr="00D54E1D">
              <w:t>3286544.65</w:t>
            </w:r>
          </w:p>
        </w:tc>
      </w:tr>
      <w:tr w:rsidR="00FD1BE7" w:rsidRPr="00602D9A" w14:paraId="2691E9D1" w14:textId="77777777" w:rsidTr="00C51AD5">
        <w:trPr>
          <w:trHeight w:val="234"/>
          <w:jc w:val="center"/>
        </w:trPr>
        <w:tc>
          <w:tcPr>
            <w:tcW w:w="3246" w:type="dxa"/>
          </w:tcPr>
          <w:p w14:paraId="462523FD" w14:textId="77777777" w:rsidR="00FD1BE7" w:rsidRPr="00D54E1D" w:rsidRDefault="00FD1BE7" w:rsidP="00FD1BE7">
            <w:pPr>
              <w:jc w:val="center"/>
            </w:pPr>
            <w:r w:rsidRPr="00D54E1D">
              <w:t>4</w:t>
            </w:r>
          </w:p>
        </w:tc>
        <w:tc>
          <w:tcPr>
            <w:tcW w:w="2299" w:type="dxa"/>
          </w:tcPr>
          <w:p w14:paraId="19E26C7B" w14:textId="77777777" w:rsidR="00FD1BE7" w:rsidRPr="00D54E1D" w:rsidRDefault="00FD1BE7" w:rsidP="00FD1BE7">
            <w:pPr>
              <w:jc w:val="center"/>
            </w:pPr>
            <w:r w:rsidRPr="00D54E1D">
              <w:t>456242.53</w:t>
            </w:r>
          </w:p>
        </w:tc>
        <w:tc>
          <w:tcPr>
            <w:tcW w:w="2521" w:type="dxa"/>
          </w:tcPr>
          <w:p w14:paraId="1E686907" w14:textId="77777777" w:rsidR="00FD1BE7" w:rsidRPr="00D54E1D" w:rsidRDefault="00FD1BE7" w:rsidP="00FD1BE7">
            <w:pPr>
              <w:jc w:val="center"/>
            </w:pPr>
            <w:r w:rsidRPr="00D54E1D">
              <w:t>3286569.39</w:t>
            </w:r>
          </w:p>
        </w:tc>
      </w:tr>
      <w:tr w:rsidR="00FD1BE7" w:rsidRPr="00602D9A" w14:paraId="13EB2266" w14:textId="77777777" w:rsidTr="00CB55B6">
        <w:trPr>
          <w:trHeight w:val="176"/>
          <w:jc w:val="center"/>
        </w:trPr>
        <w:tc>
          <w:tcPr>
            <w:tcW w:w="3246" w:type="dxa"/>
          </w:tcPr>
          <w:p w14:paraId="46C3BA36" w14:textId="77777777" w:rsidR="00FD1BE7" w:rsidRPr="00D54E1D" w:rsidRDefault="00FD1BE7" w:rsidP="00FD1BE7">
            <w:pPr>
              <w:jc w:val="center"/>
            </w:pPr>
            <w:r w:rsidRPr="00D54E1D">
              <w:t>5</w:t>
            </w:r>
          </w:p>
        </w:tc>
        <w:tc>
          <w:tcPr>
            <w:tcW w:w="2299" w:type="dxa"/>
          </w:tcPr>
          <w:p w14:paraId="5DCB87CD" w14:textId="77777777" w:rsidR="00FD1BE7" w:rsidRPr="00D54E1D" w:rsidRDefault="00FD1BE7" w:rsidP="00FD1BE7">
            <w:pPr>
              <w:jc w:val="center"/>
            </w:pPr>
            <w:r w:rsidRPr="00D54E1D">
              <w:t>456225.54</w:t>
            </w:r>
          </w:p>
        </w:tc>
        <w:tc>
          <w:tcPr>
            <w:tcW w:w="2521" w:type="dxa"/>
          </w:tcPr>
          <w:p w14:paraId="6425A9AC" w14:textId="77777777" w:rsidR="00FD1BE7" w:rsidRPr="00D54E1D" w:rsidRDefault="00FD1BE7" w:rsidP="00FD1BE7">
            <w:pPr>
              <w:jc w:val="center"/>
            </w:pPr>
            <w:r w:rsidRPr="00D54E1D">
              <w:t>3286566.55</w:t>
            </w:r>
          </w:p>
        </w:tc>
      </w:tr>
      <w:tr w:rsidR="00FD1BE7" w:rsidRPr="00602D9A" w14:paraId="19FE77A2" w14:textId="77777777" w:rsidTr="00CB55B6">
        <w:trPr>
          <w:trHeight w:val="271"/>
          <w:jc w:val="center"/>
        </w:trPr>
        <w:tc>
          <w:tcPr>
            <w:tcW w:w="3246" w:type="dxa"/>
          </w:tcPr>
          <w:p w14:paraId="3E9360A5" w14:textId="77777777" w:rsidR="00FD1BE7" w:rsidRPr="00D54E1D" w:rsidRDefault="00FD1BE7" w:rsidP="00FD1BE7">
            <w:pPr>
              <w:jc w:val="center"/>
            </w:pPr>
            <w:r w:rsidRPr="00D54E1D">
              <w:t>6</w:t>
            </w:r>
          </w:p>
        </w:tc>
        <w:tc>
          <w:tcPr>
            <w:tcW w:w="2299" w:type="dxa"/>
          </w:tcPr>
          <w:p w14:paraId="36EF7F9F" w14:textId="77777777" w:rsidR="00FD1BE7" w:rsidRPr="00D54E1D" w:rsidRDefault="00FD1BE7" w:rsidP="00FD1BE7">
            <w:pPr>
              <w:jc w:val="center"/>
            </w:pPr>
            <w:r w:rsidRPr="00D54E1D">
              <w:t>456177.75</w:t>
            </w:r>
          </w:p>
        </w:tc>
        <w:tc>
          <w:tcPr>
            <w:tcW w:w="2521" w:type="dxa"/>
          </w:tcPr>
          <w:p w14:paraId="1CFFBCE6" w14:textId="77777777" w:rsidR="00FD1BE7" w:rsidRPr="00D54E1D" w:rsidRDefault="00FD1BE7" w:rsidP="00FD1BE7">
            <w:pPr>
              <w:jc w:val="center"/>
            </w:pPr>
            <w:r w:rsidRPr="00D54E1D">
              <w:t>3286558.47</w:t>
            </w:r>
          </w:p>
        </w:tc>
      </w:tr>
      <w:tr w:rsidR="00FD1BE7" w:rsidRPr="00602D9A" w14:paraId="14FE6F2F" w14:textId="77777777" w:rsidTr="00CB55B6">
        <w:trPr>
          <w:trHeight w:val="271"/>
          <w:jc w:val="center"/>
        </w:trPr>
        <w:tc>
          <w:tcPr>
            <w:tcW w:w="3246" w:type="dxa"/>
          </w:tcPr>
          <w:p w14:paraId="52403E8B" w14:textId="77777777" w:rsidR="00FD1BE7" w:rsidRPr="00D54E1D" w:rsidRDefault="00FD1BE7" w:rsidP="00FD1BE7">
            <w:pPr>
              <w:jc w:val="center"/>
            </w:pPr>
            <w:r w:rsidRPr="00D54E1D">
              <w:t>6</w:t>
            </w:r>
          </w:p>
        </w:tc>
        <w:tc>
          <w:tcPr>
            <w:tcW w:w="2299" w:type="dxa"/>
          </w:tcPr>
          <w:p w14:paraId="05AC3949" w14:textId="77777777" w:rsidR="00FD1BE7" w:rsidRPr="00D54E1D" w:rsidRDefault="00FD1BE7" w:rsidP="00FD1BE7">
            <w:pPr>
              <w:jc w:val="center"/>
            </w:pPr>
            <w:r w:rsidRPr="00D54E1D">
              <w:t>456177.75</w:t>
            </w:r>
          </w:p>
        </w:tc>
        <w:tc>
          <w:tcPr>
            <w:tcW w:w="2521" w:type="dxa"/>
          </w:tcPr>
          <w:p w14:paraId="3B1E5061" w14:textId="77777777" w:rsidR="00FD1BE7" w:rsidRPr="00D54E1D" w:rsidRDefault="00FD1BE7" w:rsidP="00FD1BE7">
            <w:pPr>
              <w:jc w:val="center"/>
            </w:pPr>
            <w:r w:rsidRPr="00D54E1D">
              <w:t>3286558.47</w:t>
            </w:r>
          </w:p>
        </w:tc>
      </w:tr>
      <w:tr w:rsidR="00FD1BE7" w:rsidRPr="00602D9A" w14:paraId="18346EB6" w14:textId="77777777" w:rsidTr="00CB55B6">
        <w:trPr>
          <w:trHeight w:val="271"/>
          <w:jc w:val="center"/>
        </w:trPr>
        <w:tc>
          <w:tcPr>
            <w:tcW w:w="3246" w:type="dxa"/>
          </w:tcPr>
          <w:p w14:paraId="7FFC1EA9" w14:textId="77777777" w:rsidR="00FD1BE7" w:rsidRPr="00D54E1D" w:rsidRDefault="00FD1BE7" w:rsidP="00FD1BE7">
            <w:pPr>
              <w:jc w:val="center"/>
            </w:pPr>
            <w:r w:rsidRPr="00D54E1D">
              <w:t>7</w:t>
            </w:r>
          </w:p>
        </w:tc>
        <w:tc>
          <w:tcPr>
            <w:tcW w:w="2299" w:type="dxa"/>
          </w:tcPr>
          <w:p w14:paraId="06312944" w14:textId="77777777" w:rsidR="00FD1BE7" w:rsidRPr="00D54E1D" w:rsidRDefault="00FD1BE7" w:rsidP="00FD1BE7">
            <w:pPr>
              <w:jc w:val="center"/>
            </w:pPr>
            <w:r w:rsidRPr="00D54E1D">
              <w:t>456132.24</w:t>
            </w:r>
          </w:p>
        </w:tc>
        <w:tc>
          <w:tcPr>
            <w:tcW w:w="2521" w:type="dxa"/>
          </w:tcPr>
          <w:p w14:paraId="2708D086" w14:textId="77777777" w:rsidR="00FD1BE7" w:rsidRPr="00D54E1D" w:rsidRDefault="00FD1BE7" w:rsidP="00FD1BE7">
            <w:pPr>
              <w:jc w:val="center"/>
            </w:pPr>
            <w:r w:rsidRPr="00D54E1D">
              <w:t>3286550.41</w:t>
            </w:r>
          </w:p>
        </w:tc>
      </w:tr>
      <w:tr w:rsidR="00FD1BE7" w:rsidRPr="00602D9A" w14:paraId="16A5996D" w14:textId="77777777" w:rsidTr="00CB55B6">
        <w:trPr>
          <w:trHeight w:val="271"/>
          <w:jc w:val="center"/>
        </w:trPr>
        <w:tc>
          <w:tcPr>
            <w:tcW w:w="3246" w:type="dxa"/>
          </w:tcPr>
          <w:p w14:paraId="2E880147" w14:textId="77777777" w:rsidR="00FD1BE7" w:rsidRPr="00D54E1D" w:rsidRDefault="00FD1BE7" w:rsidP="00FD1BE7">
            <w:pPr>
              <w:jc w:val="center"/>
            </w:pPr>
            <w:r w:rsidRPr="00D54E1D">
              <w:t>8</w:t>
            </w:r>
          </w:p>
        </w:tc>
        <w:tc>
          <w:tcPr>
            <w:tcW w:w="2299" w:type="dxa"/>
          </w:tcPr>
          <w:p w14:paraId="32A5CD5F" w14:textId="77777777" w:rsidR="00FD1BE7" w:rsidRPr="00D54E1D" w:rsidRDefault="00FD1BE7" w:rsidP="00FD1BE7">
            <w:pPr>
              <w:jc w:val="center"/>
            </w:pPr>
            <w:r w:rsidRPr="00D54E1D">
              <w:t>456101.34</w:t>
            </w:r>
          </w:p>
        </w:tc>
        <w:tc>
          <w:tcPr>
            <w:tcW w:w="2521" w:type="dxa"/>
          </w:tcPr>
          <w:p w14:paraId="1DC4816B" w14:textId="77777777" w:rsidR="00FD1BE7" w:rsidRPr="00D54E1D" w:rsidRDefault="00FD1BE7" w:rsidP="00FD1BE7">
            <w:pPr>
              <w:jc w:val="center"/>
            </w:pPr>
            <w:r w:rsidRPr="00D54E1D">
              <w:t>3286547.71</w:t>
            </w:r>
          </w:p>
        </w:tc>
      </w:tr>
      <w:tr w:rsidR="00FD1BE7" w:rsidRPr="00602D9A" w14:paraId="747A26CD" w14:textId="77777777" w:rsidTr="00CB55B6">
        <w:trPr>
          <w:trHeight w:val="271"/>
          <w:jc w:val="center"/>
        </w:trPr>
        <w:tc>
          <w:tcPr>
            <w:tcW w:w="3246" w:type="dxa"/>
          </w:tcPr>
          <w:p w14:paraId="69FB9CDF" w14:textId="77777777" w:rsidR="00FD1BE7" w:rsidRPr="00D54E1D" w:rsidRDefault="00FD1BE7" w:rsidP="00FD1BE7">
            <w:pPr>
              <w:jc w:val="center"/>
            </w:pPr>
            <w:r w:rsidRPr="00D54E1D">
              <w:t>9</w:t>
            </w:r>
          </w:p>
        </w:tc>
        <w:tc>
          <w:tcPr>
            <w:tcW w:w="2299" w:type="dxa"/>
          </w:tcPr>
          <w:p w14:paraId="74BE12A4" w14:textId="77777777" w:rsidR="00FD1BE7" w:rsidRPr="00D54E1D" w:rsidRDefault="00FD1BE7" w:rsidP="00FD1BE7">
            <w:pPr>
              <w:jc w:val="center"/>
            </w:pPr>
            <w:r w:rsidRPr="00D54E1D">
              <w:t>456101.42</w:t>
            </w:r>
          </w:p>
        </w:tc>
        <w:tc>
          <w:tcPr>
            <w:tcW w:w="2521" w:type="dxa"/>
          </w:tcPr>
          <w:p w14:paraId="3ADE128B" w14:textId="77777777" w:rsidR="00FD1BE7" w:rsidRPr="00D54E1D" w:rsidRDefault="00FD1BE7" w:rsidP="00FD1BE7">
            <w:pPr>
              <w:jc w:val="center"/>
            </w:pPr>
            <w:r w:rsidRPr="00D54E1D">
              <w:t>3286546.69</w:t>
            </w:r>
          </w:p>
        </w:tc>
      </w:tr>
      <w:tr w:rsidR="00FD1BE7" w:rsidRPr="00602D9A" w14:paraId="1B820AB7" w14:textId="77777777" w:rsidTr="00CB55B6">
        <w:trPr>
          <w:trHeight w:val="271"/>
          <w:jc w:val="center"/>
        </w:trPr>
        <w:tc>
          <w:tcPr>
            <w:tcW w:w="3246" w:type="dxa"/>
          </w:tcPr>
          <w:p w14:paraId="0D2F6B2E" w14:textId="77777777" w:rsidR="00FD1BE7" w:rsidRPr="00D54E1D" w:rsidRDefault="00FD1BE7" w:rsidP="00FD1BE7">
            <w:pPr>
              <w:jc w:val="center"/>
            </w:pPr>
            <w:r w:rsidRPr="00D54E1D">
              <w:t>10</w:t>
            </w:r>
          </w:p>
        </w:tc>
        <w:tc>
          <w:tcPr>
            <w:tcW w:w="2299" w:type="dxa"/>
          </w:tcPr>
          <w:p w14:paraId="6F2F7BFB" w14:textId="77777777" w:rsidR="00FD1BE7" w:rsidRPr="00D54E1D" w:rsidRDefault="00FD1BE7" w:rsidP="00FD1BE7">
            <w:pPr>
              <w:jc w:val="center"/>
            </w:pPr>
            <w:r w:rsidRPr="00D54E1D">
              <w:t>456132.35</w:t>
            </w:r>
          </w:p>
        </w:tc>
        <w:tc>
          <w:tcPr>
            <w:tcW w:w="2521" w:type="dxa"/>
          </w:tcPr>
          <w:p w14:paraId="0BB435D6" w14:textId="77777777" w:rsidR="00FD1BE7" w:rsidRPr="00D54E1D" w:rsidRDefault="00FD1BE7" w:rsidP="00FD1BE7">
            <w:pPr>
              <w:jc w:val="center"/>
            </w:pPr>
            <w:r w:rsidRPr="00D54E1D">
              <w:t>3286549.41</w:t>
            </w:r>
          </w:p>
        </w:tc>
      </w:tr>
      <w:tr w:rsidR="00FD1BE7" w:rsidRPr="00602D9A" w14:paraId="16AE6490" w14:textId="77777777" w:rsidTr="00CB55B6">
        <w:trPr>
          <w:trHeight w:val="271"/>
          <w:jc w:val="center"/>
        </w:trPr>
        <w:tc>
          <w:tcPr>
            <w:tcW w:w="3246" w:type="dxa"/>
          </w:tcPr>
          <w:p w14:paraId="66E1DC41" w14:textId="77777777" w:rsidR="00FD1BE7" w:rsidRPr="00D54E1D" w:rsidRDefault="00FD1BE7" w:rsidP="00FD1BE7">
            <w:pPr>
              <w:jc w:val="center"/>
            </w:pPr>
            <w:r w:rsidRPr="00D54E1D">
              <w:t>11</w:t>
            </w:r>
          </w:p>
        </w:tc>
        <w:tc>
          <w:tcPr>
            <w:tcW w:w="2299" w:type="dxa"/>
          </w:tcPr>
          <w:p w14:paraId="01CB9849" w14:textId="77777777" w:rsidR="00FD1BE7" w:rsidRPr="00D54E1D" w:rsidRDefault="00FD1BE7" w:rsidP="00FD1BE7">
            <w:pPr>
              <w:jc w:val="center"/>
            </w:pPr>
            <w:r w:rsidRPr="00D54E1D">
              <w:t>456132.40</w:t>
            </w:r>
          </w:p>
        </w:tc>
        <w:tc>
          <w:tcPr>
            <w:tcW w:w="2521" w:type="dxa"/>
          </w:tcPr>
          <w:p w14:paraId="7A9DE6DB" w14:textId="77777777" w:rsidR="00FD1BE7" w:rsidRPr="00D54E1D" w:rsidRDefault="00FD1BE7" w:rsidP="00FD1BE7">
            <w:pPr>
              <w:jc w:val="center"/>
            </w:pPr>
            <w:r w:rsidRPr="00D54E1D">
              <w:t>3286549.42</w:t>
            </w:r>
          </w:p>
        </w:tc>
      </w:tr>
      <w:tr w:rsidR="00FD1BE7" w:rsidRPr="00602D9A" w14:paraId="0BD1F7C4" w14:textId="77777777" w:rsidTr="00CB55B6">
        <w:trPr>
          <w:trHeight w:val="271"/>
          <w:jc w:val="center"/>
        </w:trPr>
        <w:tc>
          <w:tcPr>
            <w:tcW w:w="3246" w:type="dxa"/>
          </w:tcPr>
          <w:p w14:paraId="3B549C3D" w14:textId="77777777" w:rsidR="00FD1BE7" w:rsidRPr="00D54E1D" w:rsidRDefault="00FD1BE7" w:rsidP="00FD1BE7">
            <w:pPr>
              <w:jc w:val="center"/>
            </w:pPr>
            <w:r w:rsidRPr="00D54E1D">
              <w:t>12</w:t>
            </w:r>
          </w:p>
        </w:tc>
        <w:tc>
          <w:tcPr>
            <w:tcW w:w="2299" w:type="dxa"/>
          </w:tcPr>
          <w:p w14:paraId="37FAA548" w14:textId="77777777" w:rsidR="00FD1BE7" w:rsidRPr="00D54E1D" w:rsidRDefault="00FD1BE7" w:rsidP="00FD1BE7">
            <w:pPr>
              <w:jc w:val="center"/>
            </w:pPr>
            <w:r w:rsidRPr="00D54E1D">
              <w:t>456177.92</w:t>
            </w:r>
          </w:p>
        </w:tc>
        <w:tc>
          <w:tcPr>
            <w:tcW w:w="2521" w:type="dxa"/>
          </w:tcPr>
          <w:p w14:paraId="25A37BD2" w14:textId="77777777" w:rsidR="00FD1BE7" w:rsidRPr="00D54E1D" w:rsidRDefault="00FD1BE7" w:rsidP="00FD1BE7">
            <w:pPr>
              <w:jc w:val="center"/>
            </w:pPr>
            <w:r w:rsidRPr="00D54E1D">
              <w:t>3286557.48</w:t>
            </w:r>
          </w:p>
        </w:tc>
      </w:tr>
      <w:tr w:rsidR="00FD1BE7" w:rsidRPr="00602D9A" w14:paraId="55525884" w14:textId="77777777" w:rsidTr="00CB55B6">
        <w:trPr>
          <w:trHeight w:val="271"/>
          <w:jc w:val="center"/>
        </w:trPr>
        <w:tc>
          <w:tcPr>
            <w:tcW w:w="3246" w:type="dxa"/>
          </w:tcPr>
          <w:p w14:paraId="111AD0D4" w14:textId="77777777" w:rsidR="00FD1BE7" w:rsidRPr="00D54E1D" w:rsidRDefault="00FD1BE7" w:rsidP="00FD1BE7">
            <w:pPr>
              <w:jc w:val="center"/>
            </w:pPr>
            <w:r w:rsidRPr="00D54E1D">
              <w:t>13</w:t>
            </w:r>
          </w:p>
        </w:tc>
        <w:tc>
          <w:tcPr>
            <w:tcW w:w="2299" w:type="dxa"/>
          </w:tcPr>
          <w:p w14:paraId="4CCA1873" w14:textId="77777777" w:rsidR="00FD1BE7" w:rsidRPr="00D54E1D" w:rsidRDefault="00FD1BE7" w:rsidP="00FD1BE7">
            <w:pPr>
              <w:jc w:val="center"/>
            </w:pPr>
            <w:r w:rsidRPr="00D54E1D">
              <w:t>456225.71</w:t>
            </w:r>
          </w:p>
        </w:tc>
        <w:tc>
          <w:tcPr>
            <w:tcW w:w="2521" w:type="dxa"/>
          </w:tcPr>
          <w:p w14:paraId="0018DFE7" w14:textId="77777777" w:rsidR="00FD1BE7" w:rsidRPr="00D54E1D" w:rsidRDefault="00FD1BE7" w:rsidP="00FD1BE7">
            <w:pPr>
              <w:jc w:val="center"/>
            </w:pPr>
            <w:r w:rsidRPr="00D54E1D">
              <w:t>3286565.56</w:t>
            </w:r>
          </w:p>
        </w:tc>
      </w:tr>
      <w:tr w:rsidR="00FD1BE7" w:rsidRPr="00602D9A" w14:paraId="723D658C" w14:textId="77777777" w:rsidTr="00CB55B6">
        <w:trPr>
          <w:trHeight w:val="271"/>
          <w:jc w:val="center"/>
        </w:trPr>
        <w:tc>
          <w:tcPr>
            <w:tcW w:w="3246" w:type="dxa"/>
          </w:tcPr>
          <w:p w14:paraId="531A9140" w14:textId="77777777" w:rsidR="00FD1BE7" w:rsidRPr="00D54E1D" w:rsidRDefault="00FD1BE7" w:rsidP="00FD1BE7">
            <w:pPr>
              <w:jc w:val="center"/>
            </w:pPr>
            <w:r w:rsidRPr="00D54E1D">
              <w:t>14</w:t>
            </w:r>
          </w:p>
        </w:tc>
        <w:tc>
          <w:tcPr>
            <w:tcW w:w="2299" w:type="dxa"/>
          </w:tcPr>
          <w:p w14:paraId="3D432ECC" w14:textId="77777777" w:rsidR="00FD1BE7" w:rsidRPr="00D54E1D" w:rsidRDefault="00FD1BE7" w:rsidP="00FD1BE7">
            <w:pPr>
              <w:jc w:val="center"/>
            </w:pPr>
            <w:r w:rsidRPr="00D54E1D">
              <w:t>456242.26</w:t>
            </w:r>
          </w:p>
        </w:tc>
        <w:tc>
          <w:tcPr>
            <w:tcW w:w="2521" w:type="dxa"/>
          </w:tcPr>
          <w:p w14:paraId="55672D30" w14:textId="77777777" w:rsidR="00FD1BE7" w:rsidRPr="00D54E1D" w:rsidRDefault="00FD1BE7" w:rsidP="00FD1BE7">
            <w:pPr>
              <w:jc w:val="center"/>
            </w:pPr>
            <w:r w:rsidRPr="00D54E1D">
              <w:t>3286568.31</w:t>
            </w:r>
          </w:p>
        </w:tc>
      </w:tr>
      <w:tr w:rsidR="00FD1BE7" w:rsidRPr="00602D9A" w14:paraId="4B2074D3" w14:textId="77777777" w:rsidTr="00CB55B6">
        <w:trPr>
          <w:trHeight w:val="64"/>
          <w:jc w:val="center"/>
        </w:trPr>
        <w:tc>
          <w:tcPr>
            <w:tcW w:w="3246" w:type="dxa"/>
          </w:tcPr>
          <w:p w14:paraId="386DA744" w14:textId="77777777" w:rsidR="00FD1BE7" w:rsidRPr="00D54E1D" w:rsidRDefault="00FD1BE7" w:rsidP="00FD1BE7">
            <w:pPr>
              <w:jc w:val="center"/>
            </w:pPr>
            <w:r w:rsidRPr="00D54E1D">
              <w:t>15</w:t>
            </w:r>
          </w:p>
        </w:tc>
        <w:tc>
          <w:tcPr>
            <w:tcW w:w="2299" w:type="dxa"/>
          </w:tcPr>
          <w:p w14:paraId="61B6BBD6" w14:textId="77777777" w:rsidR="00FD1BE7" w:rsidRPr="00D54E1D" w:rsidRDefault="00FD1BE7" w:rsidP="00FD1BE7">
            <w:pPr>
              <w:jc w:val="center"/>
            </w:pPr>
            <w:r w:rsidRPr="00D54E1D">
              <w:t>456274.19</w:t>
            </w:r>
          </w:p>
        </w:tc>
        <w:tc>
          <w:tcPr>
            <w:tcW w:w="2521" w:type="dxa"/>
          </w:tcPr>
          <w:p w14:paraId="3A50DC4E" w14:textId="77777777" w:rsidR="00FD1BE7" w:rsidRPr="00D54E1D" w:rsidRDefault="00FD1BE7" w:rsidP="00FD1BE7">
            <w:pPr>
              <w:jc w:val="center"/>
            </w:pPr>
            <w:r w:rsidRPr="00D54E1D">
              <w:t>3286543.66</w:t>
            </w:r>
          </w:p>
        </w:tc>
      </w:tr>
      <w:tr w:rsidR="00FD1BE7" w:rsidRPr="00602D9A" w14:paraId="2231BFCC" w14:textId="77777777" w:rsidTr="00CB55B6">
        <w:trPr>
          <w:trHeight w:val="64"/>
          <w:jc w:val="center"/>
        </w:trPr>
        <w:tc>
          <w:tcPr>
            <w:tcW w:w="3246" w:type="dxa"/>
          </w:tcPr>
          <w:p w14:paraId="372EB059" w14:textId="77777777" w:rsidR="00FD1BE7" w:rsidRPr="00AA22F7" w:rsidRDefault="00FD1BE7" w:rsidP="00FD1BE7">
            <w:pPr>
              <w:jc w:val="center"/>
            </w:pPr>
            <w:r w:rsidRPr="00AA22F7">
              <w:t>1</w:t>
            </w:r>
          </w:p>
        </w:tc>
        <w:tc>
          <w:tcPr>
            <w:tcW w:w="2299" w:type="dxa"/>
          </w:tcPr>
          <w:p w14:paraId="15301D2D" w14:textId="77777777" w:rsidR="00FD1BE7" w:rsidRPr="00AA22F7" w:rsidRDefault="00FD1BE7" w:rsidP="00FD1BE7">
            <w:pPr>
              <w:jc w:val="center"/>
            </w:pPr>
            <w:r w:rsidRPr="00AA22F7">
              <w:t>456278.11</w:t>
            </w:r>
          </w:p>
        </w:tc>
        <w:tc>
          <w:tcPr>
            <w:tcW w:w="2521" w:type="dxa"/>
          </w:tcPr>
          <w:p w14:paraId="71DC0ED4" w14:textId="77777777" w:rsidR="00FD1BE7" w:rsidRDefault="00FD1BE7" w:rsidP="00FD1BE7">
            <w:pPr>
              <w:jc w:val="center"/>
            </w:pPr>
            <w:r w:rsidRPr="00AA22F7">
              <w:t>3286543.50</w:t>
            </w:r>
          </w:p>
        </w:tc>
      </w:tr>
    </w:tbl>
    <w:p w14:paraId="6997B46C" w14:textId="77777777" w:rsidR="009F101B" w:rsidRDefault="009F101B" w:rsidP="00AC6226">
      <w:pPr>
        <w:tabs>
          <w:tab w:val="left" w:pos="255"/>
          <w:tab w:val="center" w:pos="4843"/>
        </w:tabs>
      </w:pPr>
    </w:p>
    <w:p w14:paraId="7BF17FBA" w14:textId="77777777" w:rsidR="009F101B" w:rsidRDefault="009F101B" w:rsidP="00AC6226">
      <w:pPr>
        <w:tabs>
          <w:tab w:val="left" w:pos="255"/>
          <w:tab w:val="center" w:pos="4843"/>
        </w:tabs>
      </w:pPr>
    </w:p>
    <w:p w14:paraId="7ABE035E" w14:textId="77777777" w:rsidR="009F101B" w:rsidRDefault="009F101B" w:rsidP="00AC6226">
      <w:pPr>
        <w:tabs>
          <w:tab w:val="left" w:pos="255"/>
          <w:tab w:val="center" w:pos="4843"/>
        </w:tabs>
      </w:pPr>
    </w:p>
    <w:p w14:paraId="669436A4" w14:textId="77777777" w:rsidR="009F101B" w:rsidRDefault="009F101B" w:rsidP="00AC6226">
      <w:pPr>
        <w:tabs>
          <w:tab w:val="left" w:pos="255"/>
          <w:tab w:val="center" w:pos="4843"/>
        </w:tabs>
      </w:pPr>
    </w:p>
    <w:p w14:paraId="5F011767" w14:textId="77777777" w:rsidR="009F101B" w:rsidRDefault="009F101B" w:rsidP="00AC6226">
      <w:pPr>
        <w:tabs>
          <w:tab w:val="left" w:pos="255"/>
          <w:tab w:val="center" w:pos="4843"/>
        </w:tabs>
      </w:pPr>
    </w:p>
    <w:p w14:paraId="47EBC4DA" w14:textId="77777777" w:rsidR="009F101B" w:rsidRDefault="009F101B" w:rsidP="00AC6226">
      <w:pPr>
        <w:tabs>
          <w:tab w:val="left" w:pos="255"/>
          <w:tab w:val="center" w:pos="4843"/>
        </w:tabs>
      </w:pPr>
    </w:p>
    <w:p w14:paraId="3AEBB164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6B2D4917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12D21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6BC60E5A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EC2B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282A949D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28217FA5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65731B58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0494234E" w14:textId="77777777" w:rsidR="00E5031F" w:rsidRDefault="00712C44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103DE046" wp14:editId="30D194F4">
                  <wp:extent cx="6434455" cy="611568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ГРАНИЦЫ ПС КАНАЛ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611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1B19C3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24B8310C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493E5FB8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FD1BE7">
              <w:rPr>
                <w:color w:val="0000CC"/>
                <w:sz w:val="23"/>
                <w:szCs w:val="23"/>
              </w:rPr>
              <w:t>00000</w:t>
            </w:r>
            <w:r w:rsidR="00941293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78EADED2" w14:textId="77777777" w:rsidR="001E1206" w:rsidRPr="00915A6A" w:rsidRDefault="00FD1BE7" w:rsidP="000C4B4D">
            <w:pPr>
              <w:pStyle w:val="Default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28:01:120001:19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19320445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0BECDEF5" w14:textId="77777777" w:rsidR="009063A1" w:rsidRPr="00915A6A" w:rsidRDefault="00780252" w:rsidP="00C51AD5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FD1BE7">
              <w:rPr>
                <w:b/>
                <w:sz w:val="20"/>
                <w:szCs w:val="20"/>
              </w:rPr>
              <w:t>9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2EDA8570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451C4" w14:textId="77777777" w:rsidR="007B28C9" w:rsidRDefault="007B28C9">
      <w:r>
        <w:separator/>
      </w:r>
    </w:p>
  </w:endnote>
  <w:endnote w:type="continuationSeparator" w:id="0">
    <w:p w14:paraId="691D5BE9" w14:textId="77777777" w:rsidR="007B28C9" w:rsidRDefault="007B2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24FD" w14:textId="77777777" w:rsidR="008D51C3" w:rsidRDefault="00943661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F6DDD98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F619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28CD0" w14:textId="77777777" w:rsidR="007B28C9" w:rsidRDefault="007B28C9">
      <w:r>
        <w:separator/>
      </w:r>
    </w:p>
  </w:footnote>
  <w:footnote w:type="continuationSeparator" w:id="0">
    <w:p w14:paraId="31A1DAEA" w14:textId="77777777" w:rsidR="007B28C9" w:rsidRDefault="007B2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351147068">
    <w:abstractNumId w:val="25"/>
  </w:num>
  <w:num w:numId="2" w16cid:durableId="2107337504">
    <w:abstractNumId w:val="21"/>
  </w:num>
  <w:num w:numId="3" w16cid:durableId="1277905062">
    <w:abstractNumId w:val="30"/>
  </w:num>
  <w:num w:numId="4" w16cid:durableId="1419131650">
    <w:abstractNumId w:val="13"/>
  </w:num>
  <w:num w:numId="5" w16cid:durableId="174155974">
    <w:abstractNumId w:val="10"/>
  </w:num>
  <w:num w:numId="6" w16cid:durableId="1574925500">
    <w:abstractNumId w:val="20"/>
  </w:num>
  <w:num w:numId="7" w16cid:durableId="1294479250">
    <w:abstractNumId w:val="14"/>
  </w:num>
  <w:num w:numId="8" w16cid:durableId="1392075768">
    <w:abstractNumId w:val="32"/>
  </w:num>
  <w:num w:numId="9" w16cid:durableId="1474522248">
    <w:abstractNumId w:val="6"/>
  </w:num>
  <w:num w:numId="10" w16cid:durableId="1806728229">
    <w:abstractNumId w:val="1"/>
  </w:num>
  <w:num w:numId="11" w16cid:durableId="1171485648">
    <w:abstractNumId w:val="11"/>
  </w:num>
  <w:num w:numId="12" w16cid:durableId="288433802">
    <w:abstractNumId w:val="23"/>
  </w:num>
  <w:num w:numId="13" w16cid:durableId="1532717518">
    <w:abstractNumId w:val="18"/>
  </w:num>
  <w:num w:numId="14" w16cid:durableId="184439311">
    <w:abstractNumId w:val="24"/>
  </w:num>
  <w:num w:numId="15" w16cid:durableId="826631959">
    <w:abstractNumId w:val="4"/>
  </w:num>
  <w:num w:numId="16" w16cid:durableId="254443105">
    <w:abstractNumId w:val="27"/>
  </w:num>
  <w:num w:numId="17" w16cid:durableId="1990281228">
    <w:abstractNumId w:val="0"/>
  </w:num>
  <w:num w:numId="18" w16cid:durableId="165748084">
    <w:abstractNumId w:val="31"/>
  </w:num>
  <w:num w:numId="19" w16cid:durableId="1440681144">
    <w:abstractNumId w:val="8"/>
  </w:num>
  <w:num w:numId="20" w16cid:durableId="1702315279">
    <w:abstractNumId w:val="3"/>
  </w:num>
  <w:num w:numId="21" w16cid:durableId="982929078">
    <w:abstractNumId w:val="29"/>
  </w:num>
  <w:num w:numId="22" w16cid:durableId="1457679198">
    <w:abstractNumId w:val="9"/>
  </w:num>
  <w:num w:numId="23" w16cid:durableId="654720998">
    <w:abstractNumId w:val="26"/>
  </w:num>
  <w:num w:numId="24" w16cid:durableId="1246109630">
    <w:abstractNumId w:val="16"/>
  </w:num>
  <w:num w:numId="25" w16cid:durableId="1443185733">
    <w:abstractNumId w:val="2"/>
  </w:num>
  <w:num w:numId="26" w16cid:durableId="1652254215">
    <w:abstractNumId w:val="17"/>
  </w:num>
  <w:num w:numId="27" w16cid:durableId="1492334528">
    <w:abstractNumId w:val="33"/>
  </w:num>
  <w:num w:numId="28" w16cid:durableId="1496607108">
    <w:abstractNumId w:val="22"/>
  </w:num>
  <w:num w:numId="29" w16cid:durableId="1168784823">
    <w:abstractNumId w:val="28"/>
  </w:num>
  <w:num w:numId="30" w16cid:durableId="35159534">
    <w:abstractNumId w:val="12"/>
  </w:num>
  <w:num w:numId="31" w16cid:durableId="1536577578">
    <w:abstractNumId w:val="5"/>
  </w:num>
  <w:num w:numId="32" w16cid:durableId="764767377">
    <w:abstractNumId w:val="7"/>
  </w:num>
  <w:num w:numId="33" w16cid:durableId="1029188150">
    <w:abstractNumId w:val="19"/>
  </w:num>
  <w:num w:numId="34" w16cid:durableId="4549816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10239C"/>
    <w:rsid w:val="00113F97"/>
    <w:rsid w:val="00115875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321"/>
    <w:rsid w:val="00244433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34D1"/>
    <w:rsid w:val="00475980"/>
    <w:rsid w:val="00477D7B"/>
    <w:rsid w:val="00484838"/>
    <w:rsid w:val="004951A1"/>
    <w:rsid w:val="00495AD0"/>
    <w:rsid w:val="004A28AC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758"/>
    <w:rsid w:val="005F08DA"/>
    <w:rsid w:val="005F5C35"/>
    <w:rsid w:val="00602D9A"/>
    <w:rsid w:val="00611975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12C44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28C9"/>
    <w:rsid w:val="007B3606"/>
    <w:rsid w:val="007D1A5A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41293"/>
    <w:rsid w:val="00943661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14BD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327C"/>
    <w:rsid w:val="00AF407B"/>
    <w:rsid w:val="00B0613E"/>
    <w:rsid w:val="00B16E14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8795B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3DEE"/>
    <w:rsid w:val="00C449ED"/>
    <w:rsid w:val="00C47781"/>
    <w:rsid w:val="00C50C57"/>
    <w:rsid w:val="00C51AD5"/>
    <w:rsid w:val="00C54B37"/>
    <w:rsid w:val="00C622F7"/>
    <w:rsid w:val="00C76277"/>
    <w:rsid w:val="00C90EB6"/>
    <w:rsid w:val="00C9549F"/>
    <w:rsid w:val="00CA1EE7"/>
    <w:rsid w:val="00CB1771"/>
    <w:rsid w:val="00CB55B6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36816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8EC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D1BE7"/>
    <w:rsid w:val="00FD65DB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37F652"/>
  <w15:docId w15:val="{7D6B9618-F45A-4568-9415-28F98A7AF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B5130-0E11-4F53-9E9D-BF40B040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318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36</cp:revision>
  <cp:lastPrinted>2026-04-01T01:48:00Z</cp:lastPrinted>
  <dcterms:created xsi:type="dcterms:W3CDTF">2019-02-08T12:49:00Z</dcterms:created>
  <dcterms:modified xsi:type="dcterms:W3CDTF">2026-07-08T02:26:00Z</dcterms:modified>
</cp:coreProperties>
</file>